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993840" w14:textId="5993840">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10EEC">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10EE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10EEC">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10EE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10EEC">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10EE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10EEC">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10EEC" w:rsidR="00210EEC">
            <w:rPr>
              <w:rStyle w:val="eSPISCCParagraphDefaultFont"/>
              <w:rFonts w:eastAsiaTheme="minorHAnsi"/>
            </w:rPr>
            <w:t>Pp-14915/2025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10EEC" w:rsidR="00210EEC">
            <w:rPr>
              <w:rStyle w:val="eSPISCCParagraphDefaultFont"/>
              <w:rFonts w:eastAsiaTheme="minorHAnsi"/>
            </w:rPr>
            <w:t>MAJO USLUGE d.o.o. za usluge i trgovinu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210EEC" w:rsidR="00210EEC">
            <w:rPr>
              <w:rStyle w:val="eSPISCCParagraphDefaultFont"/>
              <w:rFonts w:eastAsiaTheme="minorHAnsi"/>
            </w:rPr>
            <w:t>MAJO USLUGE d.o.o. za usluge i trgovinu,Josip Vodopija</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10EEC" w:rsidR="00210EEC">
            <w:rPr>
              <w:rStyle w:val="eSPISCCParagraphDefaultFont"/>
              <w:rFonts w:eastAsiaTheme="minorHAnsi"/>
            </w:rPr>
            <w:t>članka 120. stavka 1,3., članka 112. stavka 1. točke 3., članka 120. stavka 1,3., članka 112. stavka 1. točke 3.</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comboBox>
        </w:sdtPr>
        <w:sdtEndPr>
          <w:rPr>
            <w:rStyle w:val="eSPISCCParagraphDefaultFont"/>
          </w:rPr>
        </w:sdtEndPr>
        <w:sdtContent>
          <w:r w:rsidRPr="00210EEC" w:rsidR="00210EEC">
            <w:rPr>
              <w:rStyle w:val="eSPISCCParagraphDefaultFont"/>
              <w:rFonts w:eastAsiaTheme="minorHAnsi"/>
            </w:rPr>
            <w:t>Zakon o radu</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10EEC" w:rsidR="00210EEC">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10EEC" w:rsidR="00210EEC">
            <w:rPr>
              <w:rStyle w:val="eSPISCCParagraphDefaultFont"/>
              <w:rFonts w:eastAsiaTheme="minorHAnsi"/>
            </w:rPr>
            <w:t>MAJO USLUGE d.o.o. za usluge i trgovinu</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10EEC" w:rsidR="00210EEC">
            <w:rPr>
              <w:rStyle w:val="eSPISCCParagraphDefaultFont"/>
              <w:rFonts w:eastAsiaTheme="minorHAnsi"/>
            </w:rPr>
            <w:t>18.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10EEC" w:rsidR="00210EEC">
            <w:rPr>
              <w:rStyle w:val="eSPISCCParagraphDefaultFont"/>
              <w:rFonts w:eastAsiaTheme="minorHAnsi"/>
            </w:rPr>
            <w:t>09:30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10EEC" w:rsidR="00210EEC">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10EEC" w:rsidR="00210EEC">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10EEC" w:rsidR="00210EEC">
            <w:rPr>
              <w:rStyle w:val="eSPISCCParagraphDefaultFont"/>
              <w:rFonts w:eastAsiaTheme="minorHAnsi"/>
            </w:rPr>
            <w:t>340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10EEC" w:rsidR="00210EEC">
            <w:rPr>
              <w:rStyle w:val="eSPISCCParagraphDefaultFont"/>
              <w:rFonts w:eastAsiaTheme="minorHAnsi"/>
            </w:rPr>
            <w:t>članka 120. stavka 1,3., članka 112. stavka 1. točke 3., članka 120. stavka 1,3., članka 112. stavka 1. točke 3.</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comboBox>
        </w:sdtPr>
        <w:sdtEndPr>
          <w:rPr>
            <w:rStyle w:val="eSPISCCParagraphDefaultFont"/>
          </w:rPr>
        </w:sdtEndPr>
        <w:sdtContent>
          <w:r w:rsidRPr="00210EEC" w:rsidR="00210EEC">
            <w:rPr>
              <w:rStyle w:val="eSPISCCParagraphDefaultFont"/>
              <w:rFonts w:eastAsiaTheme="minorHAnsi"/>
            </w:rPr>
            <w:t>Zakon o radu</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lastRenderedPageBreak/>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10EEC" w:rsidR="00210EE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10EEC" w:rsidR="00210EEC">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210EEC">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10EEC">
            <w:rPr>
              <w:rStyle w:val="eSPISCCParagraphDefaultFont"/>
              <w:rFonts w:eastAsiaTheme="minorHAnsi"/>
            </w:rPr>
            <w:t>Andrea Krelja Tovarac</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210EEC">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10EEC" w:rsidR="00210EEC">
          <w:rPr>
            <w:rStyle w:val="eSPISCCParagraphDefaultFont"/>
          </w:rPr>
          <w:t>Pp-14915/2025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6"/>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EEC"/>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Slavonska avenija 1C</izvorni_sadrzaj>
    <derivirana_varijabla naziv="DomainObject.UcesnikSudskeRadnje.Adresa.UlicaIKBR_1">Slavonska avenija 1C</derivirana_varijabla>
  </DomainObject.UcesnikSudskeRadnje.Adresa.UlicaIKBR>
  <DomainObject.UcesnikSudskeRadnje.Naziv>
    <izvorni_sadrzaj>MAJO USLUGE d.o.o. za usluge i trgovinu</izvorni_sadrzaj>
    <derivirana_varijabla naziv="DomainObject.UcesnikSudskeRadnje.Naziv_1">MAJO USLUGE d.o.o. za usluge i trgovinu</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340</izvorni_sadrzaj>
    <derivirana_varijabla naziv="DomainObject.UcesnikSudskeRadnje.SudskaRadnja.Prostorija.Oznaka_1">340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18. lipnja 2026.</izvorni_sadrzaj>
    <derivirana_varijabla naziv="DomainObject.UcesnikSudskeRadnje.SudskaRadnja.PlaniraniZavrsetakDatum_1">18. lipnja 2026.</derivirana_varijabla>
  </DomainObject.UcesnikSudskeRadnje.SudskaRadnja.PlaniraniZavrsetakDatum>
  <DomainObject.UcesnikSudskeRadnje.SudskaRadnja.PlaniraniPocetakDatum>
    <izvorni_sadrzaj>18. lipnja 2026.</izvorni_sadrzaj>
    <derivirana_varijabla naziv="DomainObject.UcesnikSudskeRadnje.SudskaRadnja.PlaniraniPocetakDatum_1">18.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14915</izvorni_sadrzaj>
    <derivirana_varijabla naziv="DomainObject.Predmet.Broj_1">14915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2025.</izvorni_sadrzaj>
    <derivirana_varijabla naziv="DomainObject.Predmet.DatumOsnivanja_1">27.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8. studenog 1993.</izvorni_sadrzaj>
    <derivirana_varijabla naziv="DomainObject.Predmet.OkrivljenikFizickaOsoba.DatumRodjenja_1">8. studenog 1993.</derivirana_varijabla>
  </DomainObject.Predmet.OkrivljenikFizickaOsoba.DatumRodjenja>
  <DomainObject.Predmet.OkrivljenikFizickaOsoba.DatumRodjenjaFormated>
    <izvorni_sadrzaj>8.11.1993.</izvorni_sadrzaj>
    <derivirana_varijabla naziv="DomainObject.Predmet.OkrivljenikFizickaOsoba.DatumRodjenjaFormated_1">8.11.1993.</derivirana_varijabla>
  </DomainObject.Predmet.OkrivljenikFizickaOsoba.DatumRodjenjaFormated>
  <DomainObject.Predmet.OkrivljenikFizickaOsoba.Ime>
    <izvorni_sadrzaj>Josip</izvorni_sadrzaj>
    <derivirana_varijabla naziv="DomainObject.Predmet.OkrivljenikFizickaOsoba.Ime_1">Josip</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Josip Vodopija</izvorni_sadrzaj>
    <derivirana_varijabla naziv="DomainObject.Predmet.OkrivljenikFizickaOsoba.Naziv_1">Josip Vodopija</derivirana_varijabla>
  </DomainObject.Predmet.OkrivljenikFizickaOsoba.Naziv>
  <DomainObject.Predmet.OkrivljenikFizickaOsoba.Prezime>
    <izvorni_sadrzaj>Vodopija</izvorni_sadrzaj>
    <derivirana_varijabla naziv="DomainObject.Predmet.OkrivljenikFizickaOsoba.Prezime_1">Vodopija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95299723671</izvorni_sadrzaj>
    <derivirana_varijabla naziv="DomainObject.Predmet.OkrivljenikFizickaOsoba.Oib_1">95299723671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Pp-14915/2025</izvorni_sadrzaj>
    <derivirana_varijabla naziv="DomainObject.Predmet.OznakaBroj_1">Pp-14915/2025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MAJO USLUGE d.o.o. za usluge i trgovinu; Josip Vodopija</izvorni_sadrzaj>
    <derivirana_varijabla naziv="DomainObject.Predmet.ProtustrankaFormated_1">  MAJO USLUGE d.o.o. za usluge i trgovinu; Josip Vodopija</derivirana_varijabla>
  </DomainObject.Predmet.ProtustrankaFormated>
  <DomainObject.Predmet.ProtustrankaFormatedOIB>
    <izvorni_sadrzaj>  MAJO USLUGE d.o.o. za usluge i trgovinu, OIB 95616316128; Josip Vodopija, OIB 95299723671</izvorni_sadrzaj>
    <derivirana_varijabla naziv="DomainObject.Predmet.ProtustrankaFormatedOIB_1">  MAJO USLUGE d.o.o. za usluge i trgovinu, OIB 95616316128; Josip Vodopija, OIB 95299723671</derivirana_varijabla>
  </DomainObject.Predmet.ProtustrankaFormatedOIB>
  <DomainObject.Predmet.ProtustrankaFormatedWithAdress>
    <izvorni_sadrzaj> MAJO USLUGE d.o.o. za usluge i trgovinu, Slavonska avenija 1C, 10000 Zagreb; Josip Vodopija, Fraterščica 71a, 10000 Zagreb</izvorni_sadrzaj>
    <derivirana_varijabla naziv="DomainObject.Predmet.ProtustrankaFormatedWithAdress_1"> MAJO USLUGE d.o.o. za usluge i trgovinu, Slavonska avenija 1C, 10000 Zagreb; Josip Vodopija, Fraterščica 71a, 10000 Zagreb</derivirana_varijabla>
  </DomainObject.Predmet.ProtustrankaFormatedWithAdress>
  <DomainObject.Predmet.ProtustrankaFormatedWithAdressOIB>
    <izvorni_sadrzaj> MAJO USLUGE d.o.o. za usluge i trgovinu, OIB 95616316128, Slavonska avenija 1C, 10000 Zagreb; Josip Vodopija, OIB 95299723671, Fraterščica 71a, 10000 Zagreb</izvorni_sadrzaj>
    <derivirana_varijabla naziv="DomainObject.Predmet.ProtustrankaFormatedWithAdressOIB_1"> MAJO USLUGE d.o.o. za usluge i trgovinu, OIB 95616316128, Slavonska avenija 1C, 10000 Zagreb; Josip Vodopija, OIB 95299723671, Fraterščica 71a, 10000 Zagreb</derivirana_varijabla>
  </DomainObject.Predmet.ProtustrankaFormatedWithAdressOIB>
  <DomainObject.Predmet.ProtustrankaWithAdress>
    <izvorni_sadrzaj>MAJO USLUGE d.o.o. za usluge i trgovinu Slavonska avenija 1C, 10000 Zagreb, Josip Vodopija Fraterščica 71a, 10000 Zagreb</izvorni_sadrzaj>
    <derivirana_varijabla naziv="DomainObject.Predmet.ProtustrankaWithAdress_1">MAJO USLUGE d.o.o. za usluge i trgovinu Slavonska avenija 1C, 10000 Zagreb, Josip Vodopija Fraterščica 71a, 10000 Zagreb</derivirana_varijabla>
  </DomainObject.Predmet.ProtustrankaWithAdress>
  <DomainObject.Predmet.ProtustrankaWithAdressOIB>
    <izvorni_sadrzaj>MAJO USLUGE d.o.o. za usluge i trgovinu, OIB 95616316128, Slavonska avenija 1C, 10000 Zagreb, Josip Vodopija, OIB 95299723671, Fraterščica 71a, 10000 Zagreb</izvorni_sadrzaj>
    <derivirana_varijabla naziv="DomainObject.Predmet.ProtustrankaWithAdressOIB_1">MAJO USLUGE d.o.o. za usluge i trgovinu, OIB 95616316128, Slavonska avenija 1C, 10000 Zagreb, Josip Vodopija, OIB 95299723671, Fraterščica 71a, 10000 Zagreb</derivirana_varijabla>
  </DomainObject.Predmet.ProtustrankaWithAdressOIB>
  <DomainObject.Predmet.ProtustrankaNazivFormated>
    <izvorni_sadrzaj>MAJO USLUGE d.o.o. za usluge i trgovinu,Josip Vodopija</izvorni_sadrzaj>
    <derivirana_varijabla naziv="DomainObject.Predmet.ProtustrankaNazivFormated_1">MAJO USLUGE d.o.o. za usluge i trgovinu,Josip Vodopija</derivirana_varijabla>
    <derivirana_varijabla naziv="Padez">MAJO USLUGE d.o.o. za usluge i trgovinu,Josip Vodopija</derivirana_varijabla>
  </DomainObject.Predmet.ProtustrankaNazivFormated>
  <DomainObject.Predmet.ProtustrankaNazivFormatedOIB>
    <izvorni_sadrzaj>MAJO USLUGE d.o.o. za usluge i trgovinu, OIB 95616316128,Josip Vodopija, OIB 95299723671</izvorni_sadrzaj>
    <derivirana_varijabla naziv="DomainObject.Predmet.ProtustrankaNazivFormatedOIB_1">MAJO USLUGE d.o.o. za usluge i trgovinu, OIB 95616316128,Josip Vodopija, OIB 95299723671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Andrea Krelja Tovarac, 40.</izvorni_sadrzaj>
    <derivirana_varijabla naziv="DomainObject.Predmet.Referada.Naziv_1">Andrea Krelja Tovarac, 40.</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340</izvorni_sadrzaj>
    <derivirana_varijabla naziv="DomainObject.Predmet.Referada.Prostorija.Oznaka_1">340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Andrea Krelja Tovarac</izvorni_sadrzaj>
    <derivirana_varijabla naziv="DomainObject.Predmet.Referada.Sudac_1">Andrea Krelja Tovarac</derivirana_varijabla>
    <derivirana_varijabla naziv="Dativ">Andrea Krelja Tovarac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Daruvar</izvorni_sadrzaj>
    <derivirana_varijabla naziv="DomainObject.Predmet.StrankaFormated_1">  Državni inspektorat - Područni ured Zagreb, Ispostava Daruvar</derivirana_varijabla>
  </DomainObject.Predmet.StrankaFormated>
  <DomainObject.Predmet.StrankaFormatedOIB>
    <izvorni_sadrzaj>  Državni inspektorat - Područni ured Zagreb, Ispostava Daruvar</izvorni_sadrzaj>
    <derivirana_varijabla naziv="DomainObject.Predmet.StrankaFormatedOIB_1">  Državni inspektorat - Područni ured Zagreb, Ispostava Daruvar</derivirana_varijabla>
  </DomainObject.Predmet.StrankaFormatedOIB>
  <DomainObject.Predmet.StrankaFormatedWithAdress>
    <izvorni_sadrzaj> Državni inspektorat - Područni ured Zagreb, Ispostava Daruvar, Trg kralja Tomislava 14, 43500 Daruvar</izvorni_sadrzaj>
    <derivirana_varijabla naziv="DomainObject.Predmet.StrankaFormatedWithAdress_1"> Državni inspektorat - Područni ured Zagreb, Ispostava Daruvar, Trg kralja Tomislava 14, 43500 Daruvar</derivirana_varijabla>
  </DomainObject.Predmet.StrankaFormatedWithAdress>
  <DomainObject.Predmet.StrankaFormatedWithAdressOIB>
    <izvorni_sadrzaj> Državni inspektorat - Područni ured Zagreb, Ispostava Daruvar, Trg kralja Tomislava 14, 43500 Daruvar</izvorni_sadrzaj>
    <derivirana_varijabla naziv="DomainObject.Predmet.StrankaFormatedWithAdressOIB_1"> Državni inspektorat - Područni ured Zagreb, Ispostava Daruvar, Trg kralja Tomislava 14, 43500 Daruvar</derivirana_varijabla>
  </DomainObject.Predmet.StrankaFormatedWithAdressOIB>
  <DomainObject.Predmet.StrankaWithAdress>
    <izvorni_sadrzaj>Državni inspektorat - Područni ured Zagreb, Ispostava Daruvar Trg kralja Tomislava 14,43500 Daruvar</izvorni_sadrzaj>
    <derivirana_varijabla naziv="DomainObject.Predmet.StrankaWithAdress_1">Državni inspektorat - Područni ured Zagreb, Ispostava Daruvar Trg kralja Tomislava 14,43500 Daruvar</derivirana_varijabla>
  </DomainObject.Predmet.StrankaWithAdress>
  <DomainObject.Predmet.StrankaWithAdressOIB>
    <izvorni_sadrzaj>Državni inspektorat - Područni ured Zagreb, Ispostava Daruvar, Trg kralja Tomislava 14,43500 Daruvar</izvorni_sadrzaj>
    <derivirana_varijabla naziv="DomainObject.Predmet.StrankaWithAdressOIB_1">Državni inspektorat - Područni ured Zagreb, Ispostava Daruvar, Trg kralja Tomislava 14,43500 Daruvar</derivirana_varijabla>
  </DomainObject.Predmet.StrankaWithAdressOIB>
  <DomainObject.Predmet.StrankaNazivFormated>
    <izvorni_sadrzaj>Državni inspektorat - Područni ured Zagreb, Ispostava Daruvar</izvorni_sadrzaj>
    <derivirana_varijabla naziv="DomainObject.Predmet.StrankaNazivFormated_1">Državni inspektorat - Područni ured Zagreb, Ispostava Daruvar</derivirana_varijabla>
    <derivirana_varijabla naziv="Padez">Državni inspektorat - Područni ured Zagreb, Ispostava Daruvar</derivirana_varijabla>
  </DomainObject.Predmet.StrankaNazivFormated>
  <DomainObject.Predmet.StrankaNazivFormatedOIB>
    <izvorni_sadrzaj>Državni inspektorat - Područni ured Zagreb, Ispostava Daruvar</izvorni_sadrzaj>
    <derivirana_varijabla naziv="DomainObject.Predmet.StrankaNazivFormatedOIB_1">Državni inspektorat - Područni ured Zagreb, Ispostava Daruvar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Andrea Krelja Tovarac, 40.</izvorni_sadrzaj>
    <derivirana_varijabla naziv="DomainObject.Predmet.TrenutnaLokacijaSpisa.Naziv_1">Andrea Krelja Tovarac, 40.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Marina Pazman</izvorni_sadrzaj>
    <derivirana_varijabla naziv="DomainObject.Predmet.Zapisnicar_1">Marina Pazman</derivirana_varijabla>
    <derivirana_varijabla naziv="Padez">Marina Pazman</derivirana_varijabla>
  </DomainObject.Predmet.Zapisnicar>
  <DomainObject.Predmet.StrankaListFormated>
    <izvorni_sadrzaj>
      <item>Državni inspektorat - Područni ured Zagreb, Ispostava Daruvar</item>
    </izvorni_sadrzaj>
    <derivirana_varijabla naziv="DomainObject.Predmet.StrankaListFormated_1">
      <item>Državni inspektorat - Područni ured Zagreb, Ispostava Daruvar</item>
    </derivirana_varijabla>
  </DomainObject.Predmet.StrankaListFormated>
  <DomainObject.Predmet.StrankaListFormatedOIB>
    <izvorni_sadrzaj>
      <item>Državni inspektorat - Područni ured Zagreb, Ispostava Daruvar</item>
    </izvorni_sadrzaj>
    <derivirana_varijabla naziv="DomainObject.Predmet.StrankaListFormatedOIB_1">
      <item>Državni inspektorat - Područni ured Zagreb, Ispostava Daruvar</item>
    </derivirana_varijabla>
  </DomainObject.Predmet.StrankaListFormatedOIB>
  <DomainObject.Predmet.StrankaListFormatedWithAdress>
    <izvorni_sadrzaj>
      <item>Državni inspektorat - Područni ured Zagreb, Ispostava Daruvar, Trg kralja Tomislava 14, 43500 Daruvar</item>
    </izvorni_sadrzaj>
    <derivirana_varijabla naziv="DomainObject.Predmet.StrankaListFormatedWithAdress_1">
      <item>Državni inspektorat - Područni ured Zagreb, Ispostava Daruvar, Trg kralja Tomislava 14, 43500 Daruvar</item>
    </derivirana_varijabla>
  </DomainObject.Predmet.StrankaListFormatedWithAdress>
  <DomainObject.Predmet.StrankaListFormatedWithAdressOIB>
    <izvorni_sadrzaj>
      <item>Državni inspektorat - Područni ured Zagreb, Ispostava Daruvar, Trg kralja Tomislava 14, 43500 Daruvar</item>
    </izvorni_sadrzaj>
    <derivirana_varijabla naziv="DomainObject.Predmet.StrankaListFormatedWithAdressOIB_1">
      <item>Državni inspektorat - Područni ured Zagreb, Ispostava Daruvar, Trg kralja Tomislava 14, 43500 Daruvar</item>
    </derivirana_varijabla>
  </DomainObject.Predmet.StrankaListFormatedWithAdressOIB>
  <DomainObject.Predmet.StrankaListNazivFormated>
    <izvorni_sadrzaj>
      <item>Državni inspektorat - Područni ured Zagreb, Ispostava Daruvar</item>
    </izvorni_sadrzaj>
    <derivirana_varijabla naziv="DomainObject.Predmet.StrankaListNazivFormated_1">
      <item>Državni inspektorat - Područni ured Zagreb, Ispostava Daruvar</item>
    </derivirana_varijabla>
  </DomainObject.Predmet.StrankaListNazivFormated>
  <DomainObject.Predmet.StrankaListNazivFormatedOIB>
    <izvorni_sadrzaj>
      <item>Državni inspektorat - Područni ured Zagreb, Ispostava Daruvar</item>
    </izvorni_sadrzaj>
    <derivirana_varijabla naziv="DomainObject.Predmet.StrankaListNazivFormatedOIB_1">
      <item>Državni inspektorat - Područni ured Zagreb, Ispostava Daruvar</item>
    </derivirana_varijabla>
  </DomainObject.Predmet.StrankaListNazivFormatedOIB>
  <DomainObject.Predmet.ProtuStrankaListFormated>
    <izvorni_sadrzaj>
      <item>MAJO USLUGE d.o.o. za usluge i trgovinu</item>
      <item>Josip Vodopija</item>
    </izvorni_sadrzaj>
    <derivirana_varijabla naziv="DomainObject.Predmet.ProtuStrankaListFormated_1">
      <item>MAJO USLUGE d.o.o. za usluge i trgovinu</item>
      <item>Josip Vodopija</item>
    </derivirana_varijabla>
  </DomainObject.Predmet.ProtuStrankaListFormated>
  <DomainObject.Predmet.ProtuStrankaListFormatedOIB>
    <izvorni_sadrzaj>
      <item>MAJO USLUGE d.o.o. za usluge i trgovinu, OIB 95616316128</item>
      <item>Josip Vodopija, OIB 95299723671</item>
    </izvorni_sadrzaj>
    <derivirana_varijabla naziv="DomainObject.Predmet.ProtuStrankaListFormatedOIB_1">
      <item>MAJO USLUGE d.o.o. za usluge i trgovinu, OIB 95616316128</item>
      <item>Josip Vodopija, OIB 95299723671</item>
    </derivirana_varijabla>
  </DomainObject.Predmet.ProtuStrankaListFormatedOIB>
  <DomainObject.Predmet.ProtuStrankaListFormatedWithAdress>
    <izvorni_sadrzaj>
      <item>MAJO USLUGE d.o.o. za usluge i trgovinu, Slavonska avenija 1C, 10000 Zagreb</item>
      <item>Josip Vodopija, Fraterščica 71a, 10000 Zagreb</item>
    </izvorni_sadrzaj>
    <derivirana_varijabla naziv="DomainObject.Predmet.ProtuStrankaListFormatedWithAdress_1">
      <item>MAJO USLUGE d.o.o. za usluge i trgovinu, Slavonska avenija 1C, 10000 Zagreb</item>
      <item>Josip Vodopija, Fraterščica 71a, 10000 Zagreb</item>
    </derivirana_varijabla>
  </DomainObject.Predmet.ProtuStrankaListFormatedWithAdress>
  <DomainObject.Predmet.ProtuStrankaListFormatedWithAdressOIB>
    <izvorni_sadrzaj>
      <item>MAJO USLUGE d.o.o. za usluge i trgovinu, OIB 95616316128, Slavonska avenija 1C, 10000 Zagreb</item>
      <item>Josip Vodopija, OIB 95299723671, Fraterščica 71a, 10000 Zagreb</item>
    </izvorni_sadrzaj>
    <derivirana_varijabla naziv="DomainObject.Predmet.ProtuStrankaListFormatedWithAdressOIB_1">
      <item>MAJO USLUGE d.o.o. za usluge i trgovinu, OIB 95616316128, Slavonska avenija 1C, 10000 Zagreb</item>
      <item>Josip Vodopija, OIB 95299723671, Fraterščica 71a, 10000 Zagreb</item>
    </derivirana_varijabla>
  </DomainObject.Predmet.ProtuStrankaListFormatedWithAdressOIB>
  <DomainObject.Predmet.ProtuStrankaListNazivFormated>
    <izvorni_sadrzaj>
      <item>MAJO USLUGE d.o.o. za usluge i trgovinu</item>
      <item>Josip Vodopija</item>
    </izvorni_sadrzaj>
    <derivirana_varijabla naziv="DomainObject.Predmet.ProtuStrankaListNazivFormated_1">
      <item>MAJO USLUGE d.o.o. za usluge i trgovinu</item>
      <item>Josip Vodopija</item>
    </derivirana_varijabla>
  </DomainObject.Predmet.ProtuStrankaListNazivFormated>
  <DomainObject.Predmet.ProtuStrankaListNazivFormatedOIB>
    <izvorni_sadrzaj>
      <item>MAJO USLUGE d.o.o. za usluge i trgovinu, OIB 95616316128</item>
      <item>Josip Vodopija, OIB 95299723671</item>
    </izvorni_sadrzaj>
    <derivirana_varijabla naziv="DomainObject.Predmet.ProtuStrankaListNazivFormatedOIB_1">
      <item>MAJO USLUGE d.o.o. za usluge i trgovinu, OIB 95616316128</item>
      <item>Josip Vodopija, OIB 95299723671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120, 112, 120, 112</izvorni_sadrzaj>
    <derivirana_varijabla naziv="DomainObject.Predmet.ClanakZakona_1">120, 112, 120, 112</derivirana_varijabla>
  </DomainObject.Predmet.ClanakZakona>
  <DomainObject.Predmet.ClanakZakonaFull>
    <izvorni_sadrzaj>članka 120. stavka 1,3., članka 112. stavka 1. točke 3., članka 120. stavka 1,3., članka 112. stavka 1. točke 3.</izvorni_sadrzaj>
    <derivirana_varijabla naziv="DomainObject.Predmet.ClanakZakonaFull_1">članka 120. stavka 1,3., članka 112. stavka 1. točke 3., članka 120. stavka 1,3., članka 112. stavka 1. točke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Daruvar</izvorni_sadrzaj>
    <derivirana_varijabla naziv="DomainObject.Predmet.StrankaIDrugi_1">Državni inspektorat - Područni ured Zagreb, Ispostava Daruvar</derivirana_varijabla>
  </DomainObject.Predmet.StrankaIDrugi>
  <DomainObject.Predmet.ProtustrankaIDrugi>
    <izvorni_sadrzaj>MAJO USLUGE d.o.o. za usluge i trgovinu i dr.</izvorni_sadrzaj>
    <derivirana_varijabla naziv="DomainObject.Predmet.ProtustrankaIDrugi_1">MAJO USLUGE d.o.o. za usluge i trgovinu i dr.</derivirana_varijabla>
  </DomainObject.Predmet.ProtustrankaIDrugi>
  <DomainObject.Predmet.StrankaIDrugiAdressOIB>
    <izvorni_sadrzaj>Državni inspektorat - Područni ured Zagreb, Ispostava Daruvar, Trg kralja Tomislava 14, 43500 Daruvar</izvorni_sadrzaj>
    <derivirana_varijabla naziv="DomainObject.Predmet.StrankaIDrugiAdressOIB_1">Državni inspektorat - Područni ured Zagreb, Ispostava Daruvar, Trg kralja Tomislava 14, 43500 Daruvar</derivirana_varijabla>
  </DomainObject.Predmet.StrankaIDrugiAdressOIB>
  <DomainObject.Predmet.ProtustrankaIDrugiAdressOIB>
    <izvorni_sadrzaj>MAJO USLUGE d.o.o. za usluge i trgovinu, OIB 95616316128, Slavonska avenija 1C, 10000 Zagreb i dr.</izvorni_sadrzaj>
    <derivirana_varijabla naziv="DomainObject.Predmet.ProtustrankaIDrugiAdressOIB_1">MAJO USLUGE d.o.o. za usluge i trgovinu, OIB 95616316128, Slavonska avenija 1C,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Zagreb, Ispostava Daruvar</item>
      <item>MAJO USLUGE d.o.o. za usluge i trgovinu</item>
      <item>Josip Vodopija</item>
    </izvorni_sadrzaj>
    <derivirana_varijabla naziv="DomainObject.Predmet.SudioniciListNaziv_1">
      <item>Državni inspektorat - Područni ured Zagreb, Ispostava Daruvar</item>
      <item>MAJO USLUGE d.o.o. za usluge i trgovinu</item>
      <item>Josip Vodopija</item>
    </derivirana_varijabla>
    <derivirana_varijabla naziv="OstaliSudionici">
      <item>Državni inspektorat - Područni ured Zagreb, Ispostava Daruvar</item>
      <item>MAJO USLUGE d.o.o. za usluge i trgovinu</item>
      <item>Josip Vodopija</item>
    </derivirana_varijabla>
  </DomainObject.Predmet.SudioniciListNaziv>
  <DomainObject.Predmet.SudioniciListAdressOIB>
    <izvorni_sadrzaj>
      <item>Državni inspektorat - Područni ured Zagreb, Ispostava Daruvar, Trg kralja Tomislava 14,43500 Daruvar</item>
      <item>MAJO USLUGE d.o.o. za usluge i trgovinu, OIB 95616316128, Slavonska avenija 1C,10000 Zagreb</item>
      <item>Josip Vodopija, OIB 95299723671, Fraterščica 71a,10000 Zagreb</item>
    </izvorni_sadrzaj>
    <derivirana_varijabla naziv="DomainObject.Predmet.SudioniciListAdressOIB_1">
      <item>Državni inspektorat - Područni ured Zagreb, Ispostava Daruvar, Trg kralja Tomislava 14,43500 Daruvar</item>
      <item>MAJO USLUGE d.o.o. za usluge i trgovinu, OIB 95616316128, Slavonska avenija 1C,10000 Zagreb</item>
      <item>Josip Vodopija, OIB 95299723671, Fraterščica 71a,10000 Zagreb</item>
    </derivirana_varijabla>
  </DomainObject.Predmet.SudioniciListAdressOIB>
  <DomainObject.UcesnikSudskeRadnje.NazivFormated>
    <izvorni_sadrzaj>MAJO USLUGE d.o.o. za usluge i trgovinu, OIB 95616316128, Slavonska avenija 1C,10000 Zagreb</izvorni_sadrzaj>
    <derivirana_varijabla naziv="DomainObject.UcesnikSudskeRadnje.NazivFormated_1">MAJO USLUGE d.o.o. za usluge i trgovinu, OIB 95616316128, Slavonska avenija 1C,10000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95616316128</item>
      <item>, OIB 95299723671</item>
    </izvorni_sadrzaj>
    <derivirana_varijabla naziv="DomainObject.Predmet.SudioniciListNazivOIB_1">
      <item>, OIB null</item>
      <item>, OIB 95616316128</item>
      <item>, OIB 95299723671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Zagreb, Ispostava Daruvar, Trg kralja Tomislava 14, 43500 Daruvar
2. Okrivljenik MAJO USLUGE d.o.o. za usluge i trgovinu, OIB 95616316128, Slavonska avenija 1C, 10000 Zagreb
3. Okrivljenik Josip Vodopija, OIB 95299723671, Fraterščica 71a, 10000 Zagreb</izvorni_sadrzaj>
    <derivirana_varijabla naziv="DomainObject.UcesnikSudskeRadnje.SudskaRadnja.UcesniciObavijest_1">1. Tužitelj Državni inspektorat - Područni ured Zagreb, Ispostava Daruvar, Trg kralja Tomislava 14, 43500 Daruvar
2. Okrivljenik MAJO USLUGE d.o.o. za usluge i trgovinu, OIB 95616316128, Slavonska avenija 1C, 10000 Zagreb
3. Okrivljenik Josip Vodopija, OIB 95299723671, Fraterščica 71a,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2025.</izvorni_sadrzaj>
    <derivirana_varijabla naziv="DomainObject.Predmet.DatumPocetkaProcesa_1">27.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tem>Zakon o mirovinskom osiguranju</item>
    </izvorni_sadrzaj>
    <derivirana_varijabla naziv="DomainObject.ZakonPravilnikList_1">
      <item>Zakon o radu</item>
      <item>Zakon o mirovinskom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MAJO USLUGE d.o.o. za usluge i trgovinu, Slavonska avenija 1C, 10000 Zagreb, OIB: 95616316128</item>
      <item>Josip Vodopija, Fraterščica 71a, 10000 Zagreb, OIB: 95299723671, rođen-a 08.11.1993., mjesto rođenja Zagreb (Grad Zagreb)</item>
    </izvorni_sadrzaj>
    <derivirana_varijabla naziv="DomainObject.Predmet.OkrivljenikAdresaMjestoRodjenjaList_1">
      <item>MAJO USLUGE d.o.o. za usluge i trgovinu, Slavonska avenija 1C, 10000 Zagreb, OIB: 95616316128</item>
      <item>Josip Vodopija, Fraterščica 71a, 10000 Zagreb, OIB: 95299723671, rođen-a 08.11.1993.,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MAJO USLUGE d.o.o. za usluge i trgovinu, MBS 081050208, Slavonska avenija 1C, 10000 Zagreb</izvorni_sadrzaj>
    <derivirana_varijabla naziv="DomainObject.Predmet.OkrivljenikPravnaNazivAdresaMbs_1">MAJO USLUGE d.o.o. za usluge i trgovinu, MBS 081050208, Slavonska avenija 1C,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17A497-3E80-40D3-918E-156AC4AE587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366</properties:Words>
  <properties:Characters>2050</properties:Characters>
  <properties:Lines>56</properties:Lines>
  <properties:Paragraphs>21</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2579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Andrea Krelja Tovarac</cp:lastModifiedBy>
  <cp:lastPrinted>2026-05-27T08:33:00Z</cp:lastPrinted>
  <dcterms:modified xmlns:xsi="http://www.w3.org/2001/XMLSchema-instance" xsi:type="dcterms:W3CDTF">2026-05-27T08:33:00Z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MAJO USLUGE d.o.o. za usluge i trgovinu - Glavna rasprava</vt:lpwstr>
  </prop:property>
  <prop:property fmtid="{D5CDD505-2E9C-101B-9397-08002B2CF9AE}" pid="7" name="Predlozak_id">
    <vt:lpwstr>1000000777</vt:lpwstr>
  </prop:property>
  <prop:property fmtid="{D5CDD505-2E9C-101B-9397-08002B2CF9AE}" pid="8" name="Predlozak_oznaka">
    <vt:lpwstr>OS_Pp-007</vt:lpwstr>
  </prop:property>
  <prop:property fmtid="{D5CDD505-2E9C-101B-9397-08002B2CF9AE}" pid="9" name="Predlozak_naziv">
    <vt:lpwstr>Poziv okrivljeniku pravnoj osobi-glavna rasprava</vt:lpwstr>
  </prop:property>
</prop:Properties>
</file>